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8D9685F" w14:textId="50B3D9EA" w:rsidR="0085747A" w:rsidRPr="009C54AE" w:rsidRDefault="0071620A" w:rsidP="3ACFB935">
      <w:pPr>
        <w:spacing w:after="0" w:line="240" w:lineRule="exact"/>
        <w:jc w:val="center"/>
        <w:rPr>
          <w:rFonts w:ascii="Corbel" w:hAnsi="Corbel"/>
          <w:b/>
          <w:bCs/>
          <w:smallCaps/>
          <w:sz w:val="24"/>
          <w:szCs w:val="24"/>
        </w:rPr>
      </w:pPr>
      <w:r w:rsidRPr="3ACFB935">
        <w:rPr>
          <w:rFonts w:ascii="Corbel" w:hAnsi="Corbel"/>
          <w:b/>
          <w:bCs/>
          <w:smallCaps/>
          <w:sz w:val="24"/>
          <w:szCs w:val="24"/>
        </w:rPr>
        <w:t>dotyczy cyklu kształcenia</w:t>
      </w:r>
      <w:r w:rsidR="0085747A" w:rsidRPr="3ACFB935">
        <w:rPr>
          <w:rFonts w:ascii="Corbel" w:hAnsi="Corbel"/>
          <w:b/>
          <w:bCs/>
          <w:smallCaps/>
          <w:sz w:val="24"/>
          <w:szCs w:val="24"/>
        </w:rPr>
        <w:t xml:space="preserve"> </w:t>
      </w:r>
      <w:r w:rsidR="00331EFF" w:rsidRPr="3ACFB935">
        <w:rPr>
          <w:rFonts w:ascii="Corbel" w:hAnsi="Corbel"/>
          <w:i/>
          <w:iCs/>
          <w:smallCaps/>
          <w:sz w:val="24"/>
          <w:szCs w:val="24"/>
        </w:rPr>
        <w:t>20</w:t>
      </w:r>
      <w:r w:rsidR="005F44E7">
        <w:rPr>
          <w:rFonts w:ascii="Corbel" w:hAnsi="Corbel"/>
          <w:i/>
          <w:iCs/>
          <w:smallCaps/>
          <w:sz w:val="24"/>
          <w:szCs w:val="24"/>
        </w:rPr>
        <w:t>22</w:t>
      </w:r>
      <w:r w:rsidR="58356DB1" w:rsidRPr="3ACFB935">
        <w:rPr>
          <w:rFonts w:ascii="Corbel" w:hAnsi="Corbel"/>
          <w:i/>
          <w:iCs/>
          <w:smallCaps/>
          <w:sz w:val="24"/>
          <w:szCs w:val="24"/>
        </w:rPr>
        <w:t>-</w:t>
      </w:r>
      <w:r w:rsidR="00331EFF" w:rsidRPr="3ACFB935">
        <w:rPr>
          <w:rFonts w:ascii="Corbel" w:hAnsi="Corbel"/>
          <w:i/>
          <w:iCs/>
          <w:smallCaps/>
          <w:sz w:val="24"/>
          <w:szCs w:val="24"/>
        </w:rPr>
        <w:t>202</w:t>
      </w:r>
      <w:r w:rsidR="005F44E7">
        <w:rPr>
          <w:rFonts w:ascii="Corbel" w:hAnsi="Corbel"/>
          <w:i/>
          <w:iCs/>
          <w:smallCaps/>
          <w:sz w:val="24"/>
          <w:szCs w:val="24"/>
        </w:rPr>
        <w:t>5</w:t>
      </w:r>
    </w:p>
    <w:p w14:paraId="24E8696B" w14:textId="326BB0CB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5A5E46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0F05DE12" w14:textId="5DEB9979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5A5E46"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 xml:space="preserve">Rok akademicki </w:t>
      </w:r>
      <w:r w:rsidR="00501E75">
        <w:rPr>
          <w:rFonts w:ascii="Corbel" w:hAnsi="Corbel"/>
          <w:sz w:val="20"/>
          <w:szCs w:val="20"/>
        </w:rPr>
        <w:t>202</w:t>
      </w:r>
      <w:r w:rsidR="005F44E7">
        <w:rPr>
          <w:rFonts w:ascii="Corbel" w:hAnsi="Corbel"/>
          <w:sz w:val="20"/>
          <w:szCs w:val="20"/>
        </w:rPr>
        <w:t>3</w:t>
      </w:r>
      <w:r w:rsidR="0099156A">
        <w:rPr>
          <w:rFonts w:ascii="Corbel" w:hAnsi="Corbel"/>
          <w:sz w:val="20"/>
          <w:szCs w:val="20"/>
        </w:rPr>
        <w:t>/202</w:t>
      </w:r>
      <w:r w:rsidR="005F44E7">
        <w:rPr>
          <w:rFonts w:ascii="Corbel" w:hAnsi="Corbel"/>
          <w:sz w:val="20"/>
          <w:szCs w:val="20"/>
        </w:rPr>
        <w:t>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30F21" w:rsidRPr="009C54AE" w14:paraId="4AD34995" w14:textId="77777777" w:rsidTr="00696743">
        <w:tc>
          <w:tcPr>
            <w:tcW w:w="2694" w:type="dxa"/>
            <w:vAlign w:val="center"/>
          </w:tcPr>
          <w:p w14:paraId="59701564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8F46406" w14:textId="77777777" w:rsidR="00430F21" w:rsidRPr="005A5E46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5A5E46">
              <w:rPr>
                <w:rFonts w:ascii="Corbel" w:hAnsi="Corbel"/>
                <w:sz w:val="24"/>
                <w:szCs w:val="24"/>
              </w:rPr>
              <w:t>Prawo rodzinne i opiekuńcze</w:t>
            </w:r>
          </w:p>
        </w:tc>
      </w:tr>
      <w:tr w:rsidR="00430F21" w:rsidRPr="009C54AE" w14:paraId="360114FF" w14:textId="77777777" w:rsidTr="00696743">
        <w:tc>
          <w:tcPr>
            <w:tcW w:w="2694" w:type="dxa"/>
            <w:vAlign w:val="center"/>
          </w:tcPr>
          <w:p w14:paraId="4CA29152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70910FF3" w14:textId="77777777" w:rsidR="00430F21" w:rsidRPr="009C54AE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31EFF">
              <w:rPr>
                <w:rFonts w:ascii="Corbel" w:hAnsi="Corbel"/>
                <w:b w:val="0"/>
                <w:sz w:val="24"/>
                <w:szCs w:val="24"/>
              </w:rPr>
              <w:t>P1S[3]O_07</w:t>
            </w:r>
          </w:p>
        </w:tc>
      </w:tr>
      <w:tr w:rsidR="00430F21" w:rsidRPr="009C54AE" w14:paraId="5C0172EC" w14:textId="77777777" w:rsidTr="00696743">
        <w:tc>
          <w:tcPr>
            <w:tcW w:w="2694" w:type="dxa"/>
            <w:vAlign w:val="center"/>
          </w:tcPr>
          <w:p w14:paraId="249A5C16" w14:textId="77777777" w:rsidR="00430F21" w:rsidRPr="00A4478E" w:rsidRDefault="00430F21" w:rsidP="00696743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430F21" w:rsidRPr="009C54AE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430F21" w:rsidRPr="009C54AE" w14:paraId="688ADA46" w14:textId="77777777" w:rsidTr="00696743">
        <w:tc>
          <w:tcPr>
            <w:tcW w:w="2694" w:type="dxa"/>
            <w:vAlign w:val="center"/>
          </w:tcPr>
          <w:p w14:paraId="0A39E105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EA0F7F6" w14:textId="31DD432A" w:rsidR="00430F21" w:rsidRPr="009C54AE" w:rsidRDefault="005A5E46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A5E46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430F21" w:rsidRPr="009C54AE" w14:paraId="4DAAD0C5" w14:textId="77777777" w:rsidTr="00696743">
        <w:tc>
          <w:tcPr>
            <w:tcW w:w="2694" w:type="dxa"/>
            <w:vAlign w:val="center"/>
          </w:tcPr>
          <w:p w14:paraId="4B835047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966518E" w14:textId="77777777" w:rsidR="00430F21" w:rsidRPr="009C54AE" w:rsidRDefault="00430F21" w:rsidP="009915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Praca </w:t>
            </w:r>
            <w:r w:rsidR="0099156A">
              <w:rPr>
                <w:rFonts w:ascii="Corbel" w:hAnsi="Corbel"/>
                <w:b w:val="0"/>
                <w:sz w:val="24"/>
                <w:szCs w:val="24"/>
              </w:rPr>
              <w:t>s</w:t>
            </w:r>
            <w:r>
              <w:rPr>
                <w:rFonts w:ascii="Corbel" w:hAnsi="Corbel"/>
                <w:b w:val="0"/>
                <w:sz w:val="24"/>
                <w:szCs w:val="24"/>
              </w:rPr>
              <w:t>ocjalna</w:t>
            </w:r>
          </w:p>
        </w:tc>
      </w:tr>
      <w:tr w:rsidR="00430F21" w:rsidRPr="009C54AE" w14:paraId="1CF479FC" w14:textId="77777777" w:rsidTr="00696743">
        <w:tc>
          <w:tcPr>
            <w:tcW w:w="2694" w:type="dxa"/>
            <w:vAlign w:val="center"/>
          </w:tcPr>
          <w:p w14:paraId="448A1CED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402E90D" w14:textId="77777777" w:rsidR="00430F21" w:rsidRPr="009C54AE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430F21" w:rsidRPr="009C54AE" w14:paraId="020B26A7" w14:textId="77777777" w:rsidTr="00696743">
        <w:tc>
          <w:tcPr>
            <w:tcW w:w="2694" w:type="dxa"/>
            <w:vAlign w:val="center"/>
          </w:tcPr>
          <w:p w14:paraId="04C0481C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Profil</w:t>
            </w:r>
          </w:p>
        </w:tc>
        <w:tc>
          <w:tcPr>
            <w:tcW w:w="7087" w:type="dxa"/>
            <w:vAlign w:val="center"/>
          </w:tcPr>
          <w:p w14:paraId="4FFABF29" w14:textId="77777777" w:rsidR="00430F21" w:rsidRPr="009C54AE" w:rsidRDefault="0099156A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430F21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430F21" w:rsidRPr="009C54AE" w14:paraId="7081EB6B" w14:textId="77777777" w:rsidTr="00696743">
        <w:tc>
          <w:tcPr>
            <w:tcW w:w="2694" w:type="dxa"/>
            <w:vAlign w:val="center"/>
          </w:tcPr>
          <w:p w14:paraId="7C3992E0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6027121" w14:textId="77777777" w:rsidR="00430F21" w:rsidRPr="009C54AE" w:rsidRDefault="0099156A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430F21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430F21" w:rsidRPr="009C54AE" w14:paraId="3E1D7E45" w14:textId="77777777" w:rsidTr="00696743">
        <w:tc>
          <w:tcPr>
            <w:tcW w:w="2694" w:type="dxa"/>
            <w:vAlign w:val="center"/>
          </w:tcPr>
          <w:p w14:paraId="47AAF248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9F676DA" w14:textId="77777777" w:rsidR="00430F21" w:rsidRPr="009C54AE" w:rsidRDefault="00430F21" w:rsidP="0099156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99156A">
              <w:rPr>
                <w:rFonts w:ascii="Corbel" w:hAnsi="Corbel"/>
                <w:b w:val="0"/>
                <w:sz w:val="24"/>
                <w:szCs w:val="24"/>
              </w:rPr>
              <w:t>2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 III</w:t>
            </w:r>
          </w:p>
        </w:tc>
      </w:tr>
      <w:tr w:rsidR="00430F21" w:rsidRPr="009C54AE" w14:paraId="5C0A4B7F" w14:textId="77777777" w:rsidTr="00696743">
        <w:tc>
          <w:tcPr>
            <w:tcW w:w="2694" w:type="dxa"/>
            <w:vAlign w:val="center"/>
          </w:tcPr>
          <w:p w14:paraId="5863A118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3A4BF8A" w14:textId="77777777" w:rsidR="00430F21" w:rsidRPr="009C54AE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430F21" w:rsidRPr="009C54AE" w14:paraId="73F51518" w14:textId="77777777" w:rsidTr="00696743">
        <w:tc>
          <w:tcPr>
            <w:tcW w:w="2694" w:type="dxa"/>
            <w:vAlign w:val="center"/>
          </w:tcPr>
          <w:p w14:paraId="13A990D4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176AF82" w14:textId="77777777" w:rsidR="00430F21" w:rsidRPr="009C54AE" w:rsidRDefault="0099156A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jęz.</w:t>
            </w:r>
            <w:r w:rsidR="00430F21">
              <w:rPr>
                <w:rFonts w:ascii="Corbel" w:hAnsi="Corbel"/>
                <w:b w:val="0"/>
                <w:sz w:val="24"/>
                <w:szCs w:val="24"/>
              </w:rPr>
              <w:t xml:space="preserve"> polski</w:t>
            </w:r>
          </w:p>
        </w:tc>
      </w:tr>
      <w:tr w:rsidR="00430F21" w:rsidRPr="009C54AE" w14:paraId="2310BFDC" w14:textId="77777777" w:rsidTr="00696743">
        <w:tc>
          <w:tcPr>
            <w:tcW w:w="2694" w:type="dxa"/>
            <w:vAlign w:val="center"/>
          </w:tcPr>
          <w:p w14:paraId="69C2AF6E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A557CE9" w14:textId="77777777" w:rsidR="00430F21" w:rsidRPr="009C54AE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Sylwia Stecko</w:t>
            </w:r>
          </w:p>
        </w:tc>
      </w:tr>
      <w:tr w:rsidR="00430F21" w:rsidRPr="009C54AE" w14:paraId="05E44CC5" w14:textId="77777777" w:rsidTr="00696743">
        <w:tc>
          <w:tcPr>
            <w:tcW w:w="2694" w:type="dxa"/>
            <w:vAlign w:val="center"/>
          </w:tcPr>
          <w:p w14:paraId="471FE442" w14:textId="77777777" w:rsidR="00430F21" w:rsidRPr="00A4478E" w:rsidRDefault="00430F21" w:rsidP="0069674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A4478E">
              <w:rPr>
                <w:rFonts w:ascii="Corbel" w:hAnsi="Corbel"/>
                <w:sz w:val="24"/>
                <w:szCs w:val="24"/>
                <w:lang w:val="pl-PL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67447C7" w14:textId="77777777" w:rsidR="00430F21" w:rsidRPr="009C54AE" w:rsidRDefault="00430F21" w:rsidP="0069674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Sylwia Stecko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szCs w:val="24"/>
                <w:lang w:val="pl-PL" w:eastAsia="en-US"/>
              </w:rPr>
              <w:t>Semestr</w:t>
            </w:r>
          </w:p>
          <w:p w14:paraId="64C63F33" w14:textId="77777777" w:rsidR="00015B8F" w:rsidRPr="000A1503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szCs w:val="24"/>
                <w:lang w:val="pl-PL" w:eastAsia="en-US"/>
              </w:rPr>
              <w:t>(</w:t>
            </w:r>
            <w:r w:rsidR="00363F78" w:rsidRPr="000A1503">
              <w:rPr>
                <w:rFonts w:ascii="Corbel" w:hAnsi="Corbel"/>
                <w:szCs w:val="24"/>
                <w:lang w:val="pl-PL" w:eastAsia="en-US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A1503">
              <w:rPr>
                <w:rFonts w:ascii="Corbel" w:hAnsi="Corbel"/>
                <w:szCs w:val="24"/>
                <w:lang w:val="pl-PL" w:eastAsia="en-US"/>
              </w:rPr>
              <w:t>Wykł</w:t>
            </w:r>
            <w:proofErr w:type="spellEnd"/>
            <w:r w:rsidRPr="000A150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szCs w:val="24"/>
                <w:lang w:val="pl-PL" w:eastAsia="en-US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A1503">
              <w:rPr>
                <w:rFonts w:ascii="Corbel" w:hAnsi="Corbel"/>
                <w:szCs w:val="24"/>
                <w:lang w:val="pl-PL" w:eastAsia="en-US"/>
              </w:rPr>
              <w:t>Konw</w:t>
            </w:r>
            <w:proofErr w:type="spellEnd"/>
            <w:r w:rsidRPr="000A150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szCs w:val="24"/>
                <w:lang w:val="pl-PL" w:eastAsia="en-US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A1503">
              <w:rPr>
                <w:rFonts w:ascii="Corbel" w:hAnsi="Corbel"/>
                <w:szCs w:val="24"/>
                <w:lang w:val="pl-PL" w:eastAsia="en-US"/>
              </w:rPr>
              <w:t>Sem</w:t>
            </w:r>
            <w:proofErr w:type="spellEnd"/>
            <w:r w:rsidRPr="000A150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szCs w:val="24"/>
                <w:lang w:val="pl-PL" w:eastAsia="en-US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proofErr w:type="spellStart"/>
            <w:r w:rsidRPr="000A1503">
              <w:rPr>
                <w:rFonts w:ascii="Corbel" w:hAnsi="Corbel"/>
                <w:szCs w:val="24"/>
                <w:lang w:val="pl-PL" w:eastAsia="en-US"/>
              </w:rPr>
              <w:t>Prakt</w:t>
            </w:r>
            <w:proofErr w:type="spellEnd"/>
            <w:r w:rsidRPr="000A1503">
              <w:rPr>
                <w:rFonts w:ascii="Corbel" w:hAnsi="Corbel"/>
                <w:szCs w:val="24"/>
                <w:lang w:val="pl-PL" w:eastAsia="en-US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szCs w:val="24"/>
                <w:lang w:val="pl-PL" w:eastAsia="en-US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0A1503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val="pl-PL" w:eastAsia="en-US"/>
              </w:rPr>
            </w:pPr>
            <w:r w:rsidRPr="000A1503">
              <w:rPr>
                <w:rFonts w:ascii="Corbel" w:hAnsi="Corbel"/>
                <w:b/>
                <w:szCs w:val="24"/>
                <w:lang w:val="pl-PL" w:eastAsia="en-US"/>
              </w:rPr>
              <w:t>Liczba pkt</w:t>
            </w:r>
            <w:r w:rsidR="00B90885" w:rsidRPr="000A1503">
              <w:rPr>
                <w:rFonts w:ascii="Corbel" w:hAnsi="Corbel"/>
                <w:b/>
                <w:szCs w:val="24"/>
                <w:lang w:val="pl-PL" w:eastAsia="en-US"/>
              </w:rPr>
              <w:t>.</w:t>
            </w:r>
            <w:r w:rsidRPr="000A1503">
              <w:rPr>
                <w:rFonts w:ascii="Corbel" w:hAnsi="Corbel"/>
                <w:b/>
                <w:szCs w:val="24"/>
                <w:lang w:val="pl-PL" w:eastAsia="en-US"/>
              </w:rPr>
              <w:t xml:space="preserve"> ECTS</w:t>
            </w:r>
          </w:p>
        </w:tc>
      </w:tr>
      <w:tr w:rsidR="00015B8F" w:rsidRPr="009C54AE" w14:paraId="120F4708" w14:textId="77777777" w:rsidTr="0099156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75AC" w14:textId="77777777" w:rsidR="00015B8F" w:rsidRPr="009C54AE" w:rsidRDefault="00537973" w:rsidP="0099156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C906" w14:textId="77777777" w:rsidR="00015B8F" w:rsidRPr="009C54AE" w:rsidRDefault="00501E7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F030F6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1E4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9C54AE" w:rsidRDefault="005379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B94D5A5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79C2965" w14:textId="77777777" w:rsidR="0085747A" w:rsidRPr="009C54AE" w:rsidRDefault="0099156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331EFF" w:rsidRPr="0099156A">
        <w:rPr>
          <w:rFonts w:ascii="MS Gothic" w:eastAsia="MS Gothic" w:hAnsi="MS Gothic" w:cs="MS Gothic" w:hint="eastAsia"/>
          <w:szCs w:val="24"/>
        </w:rPr>
        <w:t>x</w:t>
      </w:r>
      <w:r w:rsidR="00331EFF"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386692D9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EEC6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656B9AB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5FB0818" w14:textId="4ABEE6C7" w:rsidR="00E960BB" w:rsidRDefault="53971AE6" w:rsidP="3ACFB935">
      <w:pPr>
        <w:pStyle w:val="Punktygwne"/>
        <w:spacing w:before="0" w:after="0"/>
        <w:rPr>
          <w:rFonts w:ascii="Corbel" w:hAnsi="Corbel"/>
          <w:b w:val="0"/>
        </w:rPr>
      </w:pPr>
      <w:r w:rsidRPr="3ACFB935">
        <w:rPr>
          <w:rFonts w:ascii="Corbel" w:hAnsi="Corbel"/>
          <w:b w:val="0"/>
        </w:rPr>
        <w:t>ZALICZENIE Z OCENĄ</w:t>
      </w:r>
    </w:p>
    <w:p w14:paraId="0E2BA41D" w14:textId="2122B93F" w:rsidR="3ACFB935" w:rsidRDefault="3ACFB935" w:rsidP="3ACFB935">
      <w:pPr>
        <w:pStyle w:val="Punktygwne"/>
        <w:spacing w:before="0" w:after="0"/>
        <w:rPr>
          <w:rFonts w:ascii="Corbel" w:hAnsi="Corbel"/>
          <w:b w:val="0"/>
        </w:rPr>
      </w:pPr>
    </w:p>
    <w:p w14:paraId="261BAAD1" w14:textId="6FB27424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C1E817D" w14:textId="77777777" w:rsidR="005A5E46" w:rsidRPr="009C54AE" w:rsidRDefault="005A5E46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6F3B2A1" w14:textId="77777777" w:rsidTr="00745302">
        <w:tc>
          <w:tcPr>
            <w:tcW w:w="9670" w:type="dxa"/>
          </w:tcPr>
          <w:p w14:paraId="761403BE" w14:textId="77777777" w:rsidR="0085747A" w:rsidRPr="009C54AE" w:rsidRDefault="0099156A" w:rsidP="0099156A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posiada wiedzę z przedmiotów: „Teoria pracy socjalnej”, „Aksjologia pracy socjalnej”, „Wprowadzenie do pracy socjalnej”</w:t>
            </w:r>
          </w:p>
        </w:tc>
      </w:tr>
    </w:tbl>
    <w:p w14:paraId="049F31C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DB6D4EE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5312826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2486C05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F030F6" w:rsidRPr="009C54AE" w14:paraId="53B8AC08" w14:textId="77777777" w:rsidTr="650633C6">
        <w:tc>
          <w:tcPr>
            <w:tcW w:w="851" w:type="dxa"/>
            <w:vAlign w:val="center"/>
          </w:tcPr>
          <w:p w14:paraId="5372B5A4" w14:textId="77777777" w:rsidR="00F030F6" w:rsidRPr="00F14118" w:rsidRDefault="00F030F6" w:rsidP="006967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F14118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24FD2E17" w14:textId="77777777" w:rsidR="00F030F6" w:rsidRPr="0099156A" w:rsidRDefault="00EC6775" w:rsidP="650633C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50633C6">
              <w:rPr>
                <w:rStyle w:val="wrtext"/>
                <w:rFonts w:ascii="Corbel" w:hAnsi="Corbel"/>
                <w:sz w:val="24"/>
                <w:szCs w:val="24"/>
              </w:rPr>
              <w:t>Zapoznanie studenta z podstawowymi zagadnienia</w:t>
            </w:r>
            <w:r w:rsidR="0099156A" w:rsidRPr="650633C6">
              <w:rPr>
                <w:rStyle w:val="wrtext"/>
                <w:rFonts w:ascii="Corbel" w:hAnsi="Corbel"/>
                <w:sz w:val="24"/>
                <w:szCs w:val="24"/>
              </w:rPr>
              <w:t>mi</w:t>
            </w:r>
            <w:r w:rsidRPr="650633C6">
              <w:rPr>
                <w:rStyle w:val="wrtext"/>
                <w:rFonts w:ascii="Corbel" w:hAnsi="Corbel"/>
                <w:sz w:val="24"/>
                <w:szCs w:val="24"/>
              </w:rPr>
              <w:t>, pojęcia</w:t>
            </w:r>
            <w:r w:rsidR="0099156A" w:rsidRPr="650633C6">
              <w:rPr>
                <w:rStyle w:val="wrtext"/>
                <w:rFonts w:ascii="Corbel" w:hAnsi="Corbel"/>
                <w:sz w:val="24"/>
                <w:szCs w:val="24"/>
              </w:rPr>
              <w:t>mi</w:t>
            </w:r>
            <w:r w:rsidRPr="650633C6">
              <w:rPr>
                <w:rStyle w:val="wrtext"/>
                <w:rFonts w:ascii="Corbel" w:hAnsi="Corbel"/>
                <w:sz w:val="24"/>
                <w:szCs w:val="24"/>
              </w:rPr>
              <w:t xml:space="preserve"> i inst</w:t>
            </w:r>
            <w:r w:rsidR="0099156A" w:rsidRPr="650633C6">
              <w:rPr>
                <w:rStyle w:val="wrtext"/>
                <w:rFonts w:ascii="Corbel" w:hAnsi="Corbel"/>
                <w:sz w:val="24"/>
                <w:szCs w:val="24"/>
              </w:rPr>
              <w:t>ytucjami prawa, a </w:t>
            </w:r>
            <w:r w:rsidRPr="650633C6">
              <w:rPr>
                <w:rStyle w:val="wrtext"/>
                <w:rFonts w:ascii="Corbel" w:hAnsi="Corbel"/>
                <w:sz w:val="24"/>
                <w:szCs w:val="24"/>
              </w:rPr>
              <w:t>w szczególności z regulacjami prawa rodzinnego, prawa dotyczącego rodziny oraz prawa opiekuńcze</w:t>
            </w:r>
            <w:r w:rsidR="0099156A" w:rsidRPr="650633C6">
              <w:rPr>
                <w:rStyle w:val="wrtext"/>
                <w:rFonts w:ascii="Corbel" w:hAnsi="Corbel"/>
                <w:sz w:val="24"/>
                <w:szCs w:val="24"/>
              </w:rPr>
              <w:t>go</w:t>
            </w:r>
          </w:p>
        </w:tc>
      </w:tr>
      <w:tr w:rsidR="00F030F6" w:rsidRPr="009C54AE" w14:paraId="281FE808" w14:textId="77777777" w:rsidTr="650633C6">
        <w:tc>
          <w:tcPr>
            <w:tcW w:w="851" w:type="dxa"/>
            <w:vAlign w:val="center"/>
          </w:tcPr>
          <w:p w14:paraId="550CF7E8" w14:textId="77777777" w:rsidR="00F030F6" w:rsidRPr="00F14118" w:rsidRDefault="00F030F6" w:rsidP="00696743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lang w:val="pl-PL"/>
              </w:rPr>
            </w:pPr>
            <w:r w:rsidRPr="00F14118">
              <w:rPr>
                <w:rFonts w:ascii="Corbel" w:hAnsi="Corbel"/>
                <w:sz w:val="24"/>
                <w:szCs w:val="24"/>
                <w:lang w:val="pl-PL"/>
              </w:rPr>
              <w:t>C2</w:t>
            </w:r>
          </w:p>
        </w:tc>
        <w:tc>
          <w:tcPr>
            <w:tcW w:w="8819" w:type="dxa"/>
            <w:vAlign w:val="center"/>
          </w:tcPr>
          <w:p w14:paraId="4F4B6DF5" w14:textId="77777777" w:rsidR="00F030F6" w:rsidRPr="0099156A" w:rsidRDefault="0099156A" w:rsidP="650633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650633C6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W</w:t>
            </w:r>
            <w:r w:rsidRPr="650633C6">
              <w:rPr>
                <w:rStyle w:val="wrtext"/>
                <w:rFonts w:ascii="Corbel" w:hAnsi="Corbel"/>
                <w:b w:val="0"/>
                <w:sz w:val="24"/>
                <w:szCs w:val="24"/>
              </w:rPr>
              <w:t>yposażenie</w:t>
            </w:r>
            <w:r w:rsidR="00EC6775" w:rsidRPr="650633C6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 studentów w wiedzę dotyczącą podstawowych problemów prawa rodzinnego</w:t>
            </w:r>
            <w:r w:rsidRPr="650633C6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:</w:t>
            </w:r>
            <w:r w:rsidR="00EC6775" w:rsidRPr="650633C6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 opieki i kurateli, prawa małżeńskiego, pochodzeni</w:t>
            </w:r>
            <w:r w:rsidR="004071AE" w:rsidRPr="650633C6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a</w:t>
            </w:r>
            <w:r w:rsidR="00EC6775" w:rsidRPr="650633C6">
              <w:rPr>
                <w:rStyle w:val="wrtext"/>
                <w:rFonts w:ascii="Corbel" w:hAnsi="Corbel"/>
                <w:b w:val="0"/>
                <w:sz w:val="24"/>
                <w:szCs w:val="24"/>
              </w:rPr>
              <w:t xml:space="preserve"> dziecka, władzy rodzicielskiej, przysposobienia, pieczy zastępczej, obowiązku alimentacyjnego</w:t>
            </w:r>
          </w:p>
        </w:tc>
      </w:tr>
      <w:tr w:rsidR="00F030F6" w:rsidRPr="009C54AE" w14:paraId="3224C460" w14:textId="77777777" w:rsidTr="650633C6">
        <w:tc>
          <w:tcPr>
            <w:tcW w:w="851" w:type="dxa"/>
            <w:vAlign w:val="center"/>
          </w:tcPr>
          <w:p w14:paraId="53C0B3C4" w14:textId="77777777" w:rsidR="00F030F6" w:rsidRPr="00F14118" w:rsidRDefault="00F030F6" w:rsidP="006967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F14118">
              <w:rPr>
                <w:rFonts w:ascii="Corbel" w:hAnsi="Corbel"/>
                <w:b w:val="0"/>
                <w:sz w:val="24"/>
                <w:szCs w:val="24"/>
                <w:lang w:val="pl-PL"/>
              </w:rPr>
              <w:t>C3</w:t>
            </w:r>
          </w:p>
        </w:tc>
        <w:tc>
          <w:tcPr>
            <w:tcW w:w="8819" w:type="dxa"/>
            <w:vAlign w:val="center"/>
          </w:tcPr>
          <w:p w14:paraId="5E5E410D" w14:textId="77777777" w:rsidR="00F030F6" w:rsidRPr="0099156A" w:rsidRDefault="004071AE" w:rsidP="650633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650633C6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U</w:t>
            </w:r>
            <w:r w:rsidR="00EC6775" w:rsidRPr="650633C6">
              <w:rPr>
                <w:rStyle w:val="wrtext"/>
                <w:rFonts w:ascii="Corbel" w:hAnsi="Corbel"/>
                <w:b w:val="0"/>
                <w:sz w:val="24"/>
                <w:szCs w:val="24"/>
              </w:rPr>
              <w:t>kazanie charakterystycznych dla tej gałęzi prawa instytucji oraz procedur postępowania przed organami przyznającymi świadczenia</w:t>
            </w:r>
          </w:p>
        </w:tc>
      </w:tr>
      <w:tr w:rsidR="00F030F6" w:rsidRPr="009C54AE" w14:paraId="41012D06" w14:textId="77777777" w:rsidTr="650633C6">
        <w:tc>
          <w:tcPr>
            <w:tcW w:w="851" w:type="dxa"/>
            <w:vAlign w:val="center"/>
          </w:tcPr>
          <w:p w14:paraId="7C12F916" w14:textId="77777777" w:rsidR="00F030F6" w:rsidRPr="00F14118" w:rsidRDefault="00F030F6" w:rsidP="00696743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F14118">
              <w:rPr>
                <w:rFonts w:ascii="Corbel" w:hAnsi="Corbel"/>
                <w:b w:val="0"/>
                <w:sz w:val="24"/>
                <w:szCs w:val="24"/>
                <w:lang w:val="pl-PL"/>
              </w:rPr>
              <w:t>C4</w:t>
            </w:r>
          </w:p>
        </w:tc>
        <w:tc>
          <w:tcPr>
            <w:tcW w:w="8819" w:type="dxa"/>
            <w:vAlign w:val="center"/>
          </w:tcPr>
          <w:p w14:paraId="74C76ADE" w14:textId="77777777" w:rsidR="00F030F6" w:rsidRPr="0099156A" w:rsidRDefault="004071AE" w:rsidP="650633C6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650633C6">
              <w:rPr>
                <w:rStyle w:val="wrtext"/>
                <w:rFonts w:ascii="Corbel" w:hAnsi="Corbel"/>
                <w:b w:val="0"/>
                <w:sz w:val="24"/>
                <w:szCs w:val="24"/>
                <w:lang w:val="pl-PL"/>
              </w:rPr>
              <w:t>Z</w:t>
            </w:r>
            <w:r w:rsidR="00EC6775" w:rsidRPr="650633C6">
              <w:rPr>
                <w:rStyle w:val="wrtext"/>
                <w:rFonts w:ascii="Corbel" w:hAnsi="Corbel"/>
                <w:b w:val="0"/>
                <w:sz w:val="24"/>
                <w:szCs w:val="24"/>
              </w:rPr>
              <w:t>dobycie przez studenta umiejętności posługiwania się tekstem prawnym, poprawnej interpretacji przepisów prawa oraz zastosowania uzyskanej wiedzy przy rozwiązywaniu zadanych problemów praktycznych.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B99056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61F38664" w14:textId="77777777" w:rsidTr="650633C6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30F6" w:rsidRPr="009C54AE" w14:paraId="2DE2F6E6" w14:textId="77777777" w:rsidTr="650633C6">
        <w:tc>
          <w:tcPr>
            <w:tcW w:w="1701" w:type="dxa"/>
          </w:tcPr>
          <w:p w14:paraId="4FCA5964" w14:textId="77777777" w:rsidR="00F030F6" w:rsidRPr="009C54AE" w:rsidRDefault="00F030F6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096" w:type="dxa"/>
          </w:tcPr>
          <w:p w14:paraId="55C73894" w14:textId="77777777" w:rsidR="00F93C82" w:rsidRPr="009C54AE" w:rsidRDefault="00F93C82" w:rsidP="650633C6">
            <w:pPr>
              <w:jc w:val="both"/>
              <w:rPr>
                <w:rFonts w:ascii="Corbel" w:eastAsia="Corbel" w:hAnsi="Corbel" w:cs="Corbel"/>
                <w:b/>
                <w:bCs/>
                <w:smallCaps/>
                <w:sz w:val="24"/>
                <w:szCs w:val="24"/>
              </w:rPr>
            </w:pPr>
            <w:r w:rsidRPr="650633C6">
              <w:rPr>
                <w:rStyle w:val="wrtext"/>
                <w:rFonts w:ascii="Corbel" w:eastAsia="Corbel" w:hAnsi="Corbel" w:cs="Corbel"/>
                <w:sz w:val="24"/>
                <w:szCs w:val="24"/>
              </w:rPr>
              <w:t xml:space="preserve">Student </w:t>
            </w:r>
            <w:r w:rsidR="00466A9B" w:rsidRPr="650633C6">
              <w:rPr>
                <w:rStyle w:val="wrtext"/>
                <w:rFonts w:ascii="Corbel" w:eastAsia="Corbel" w:hAnsi="Corbel" w:cs="Corbel"/>
                <w:sz w:val="24"/>
                <w:szCs w:val="24"/>
              </w:rPr>
              <w:t>zna znaczenie i potrafi z</w:t>
            </w:r>
            <w:r w:rsidR="00F207DC" w:rsidRPr="650633C6">
              <w:rPr>
                <w:rStyle w:val="wrtext"/>
                <w:rFonts w:ascii="Corbel" w:eastAsia="Corbel" w:hAnsi="Corbel" w:cs="Corbel"/>
                <w:sz w:val="24"/>
                <w:szCs w:val="24"/>
              </w:rPr>
              <w:t>definiować podstawowe pojęcia i </w:t>
            </w:r>
            <w:r w:rsidR="00466A9B" w:rsidRPr="650633C6">
              <w:rPr>
                <w:rStyle w:val="wrtext"/>
                <w:rFonts w:ascii="Corbel" w:eastAsia="Corbel" w:hAnsi="Corbel" w:cs="Corbel"/>
                <w:sz w:val="24"/>
                <w:szCs w:val="24"/>
              </w:rPr>
              <w:t>instytucja prawa, ze szczególnym uwzględnieniem prawa rodzinnego, opiekuńczego i dotyczącego rodziny</w:t>
            </w:r>
          </w:p>
        </w:tc>
        <w:tc>
          <w:tcPr>
            <w:tcW w:w="1873" w:type="dxa"/>
          </w:tcPr>
          <w:p w14:paraId="3C6F60F2" w14:textId="77777777" w:rsidR="00F030F6" w:rsidRPr="009C54AE" w:rsidRDefault="00F030F6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KW_11</w:t>
            </w:r>
          </w:p>
        </w:tc>
      </w:tr>
      <w:tr w:rsidR="00F030F6" w:rsidRPr="009C54AE" w14:paraId="0ACDDAE7" w14:textId="77777777" w:rsidTr="650633C6">
        <w:tc>
          <w:tcPr>
            <w:tcW w:w="1701" w:type="dxa"/>
          </w:tcPr>
          <w:p w14:paraId="56A76B19" w14:textId="77777777" w:rsidR="00F030F6" w:rsidRPr="009C54AE" w:rsidRDefault="00F207DC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F93C82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6096" w:type="dxa"/>
          </w:tcPr>
          <w:p w14:paraId="670051CA" w14:textId="77777777" w:rsidR="00F030F6" w:rsidRPr="008158B8" w:rsidRDefault="008158B8" w:rsidP="650633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  <w:lang w:eastAsia="pl-PL"/>
              </w:rPr>
            </w:pPr>
            <w:r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Student posiada </w:t>
            </w:r>
            <w:r w:rsidR="00F93C82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umiejętności analizowania stanów</w:t>
            </w:r>
            <w:r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</w:t>
            </w:r>
            <w:r w:rsidR="00F207DC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faktycznych z </w:t>
            </w:r>
            <w:r w:rsidR="00F93C82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zakresu prawa rodzinnego. Ustala konsekwencje prawne</w:t>
            </w:r>
            <w:r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</w:t>
            </w:r>
            <w:r w:rsidR="00F93C82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podanego stanu faktycznego przez pryzmat</w:t>
            </w:r>
            <w:r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 </w:t>
            </w:r>
            <w:r w:rsidR="00F93C82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instytucji z zakresu prawa rodz</w:t>
            </w:r>
            <w:r w:rsidR="00F207DC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 xml:space="preserve">innego i </w:t>
            </w:r>
            <w:r w:rsidR="00F93C82" w:rsidRPr="650633C6">
              <w:rPr>
                <w:rFonts w:ascii="Corbel" w:eastAsia="Corbel" w:hAnsi="Corbel" w:cs="Corbel"/>
                <w:sz w:val="24"/>
                <w:szCs w:val="24"/>
                <w:lang w:eastAsia="pl-PL"/>
              </w:rPr>
              <w:t>rodzinnego</w:t>
            </w:r>
          </w:p>
        </w:tc>
        <w:tc>
          <w:tcPr>
            <w:tcW w:w="1873" w:type="dxa"/>
          </w:tcPr>
          <w:p w14:paraId="49F56365" w14:textId="77777777" w:rsidR="00F030F6" w:rsidRPr="009C54AE" w:rsidRDefault="00F030F6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KU_05</w:t>
            </w:r>
          </w:p>
        </w:tc>
      </w:tr>
    </w:tbl>
    <w:p w14:paraId="1299C43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DDBEF00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005A5E46">
        <w:tc>
          <w:tcPr>
            <w:tcW w:w="9520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461D779" w14:textId="77777777" w:rsidTr="005A5E46">
        <w:tc>
          <w:tcPr>
            <w:tcW w:w="9520" w:type="dxa"/>
          </w:tcPr>
          <w:p w14:paraId="3CF2D8B6" w14:textId="0C8BD4AD" w:rsidR="0085747A" w:rsidRPr="009C54AE" w:rsidRDefault="005A5E46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62EBF3C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D98A12B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A1503" w:rsidRPr="009C54AE" w14:paraId="55225495" w14:textId="77777777" w:rsidTr="00696743">
        <w:tc>
          <w:tcPr>
            <w:tcW w:w="9639" w:type="dxa"/>
          </w:tcPr>
          <w:p w14:paraId="5D69D229" w14:textId="77777777" w:rsidR="000A1503" w:rsidRPr="009C54AE" w:rsidRDefault="000A1503" w:rsidP="0069674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A1503" w:rsidRPr="009C54AE" w14:paraId="5FC8D4B5" w14:textId="77777777" w:rsidTr="00696743">
        <w:tc>
          <w:tcPr>
            <w:tcW w:w="9639" w:type="dxa"/>
          </w:tcPr>
          <w:p w14:paraId="4E208125" w14:textId="77777777" w:rsidR="000A1503" w:rsidRPr="004071AE" w:rsidRDefault="000A1503" w:rsidP="004071AE">
            <w:pPr>
              <w:ind w:left="360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Ogólna charakterystyka prawa rodzinne</w:t>
            </w:r>
            <w:r w:rsidR="00F207DC">
              <w:rPr>
                <w:rFonts w:ascii="Corbel" w:hAnsi="Corbel"/>
                <w:sz w:val="24"/>
              </w:rPr>
              <w:t>go i opiekuńczego</w:t>
            </w:r>
          </w:p>
        </w:tc>
      </w:tr>
      <w:tr w:rsidR="000A1503" w:rsidRPr="009C54AE" w14:paraId="0D9B9998" w14:textId="77777777" w:rsidTr="00696743">
        <w:tc>
          <w:tcPr>
            <w:tcW w:w="9639" w:type="dxa"/>
          </w:tcPr>
          <w:p w14:paraId="74E3F9AF" w14:textId="77777777" w:rsidR="000A1503" w:rsidRPr="004071AE" w:rsidRDefault="000A1503" w:rsidP="004071AE">
            <w:pPr>
              <w:pStyle w:val="Akapitzlist"/>
              <w:spacing w:after="0" w:line="240" w:lineRule="auto"/>
              <w:ind w:left="360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Zawarcie małżeństwa i skutki tego zdarzenia</w:t>
            </w:r>
          </w:p>
        </w:tc>
      </w:tr>
      <w:tr w:rsidR="000A1503" w:rsidRPr="009C54AE" w14:paraId="0F69DBE8" w14:textId="77777777" w:rsidTr="00696743">
        <w:tc>
          <w:tcPr>
            <w:tcW w:w="9639" w:type="dxa"/>
          </w:tcPr>
          <w:p w14:paraId="2ABD585C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lastRenderedPageBreak/>
              <w:t xml:space="preserve">Sposoby ustania małżeństwa i ich charakterystyka. </w:t>
            </w:r>
          </w:p>
        </w:tc>
      </w:tr>
      <w:tr w:rsidR="000A1503" w:rsidRPr="009C54AE" w14:paraId="793526EB" w14:textId="77777777" w:rsidTr="00696743">
        <w:tc>
          <w:tcPr>
            <w:tcW w:w="9639" w:type="dxa"/>
          </w:tcPr>
          <w:p w14:paraId="2284D286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Przesłanki orzeczenia rozwodu, charakterystyka postępowania rozwodowego</w:t>
            </w:r>
          </w:p>
        </w:tc>
      </w:tr>
      <w:tr w:rsidR="000A1503" w:rsidRPr="009C54AE" w14:paraId="68D4EDF5" w14:textId="77777777" w:rsidTr="00696743">
        <w:tc>
          <w:tcPr>
            <w:tcW w:w="9639" w:type="dxa"/>
          </w:tcPr>
          <w:p w14:paraId="7E59B800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Podstawy unieważnienia małżeństwa.</w:t>
            </w:r>
          </w:p>
        </w:tc>
      </w:tr>
      <w:tr w:rsidR="000A1503" w:rsidRPr="009C54AE" w14:paraId="5AA5C2DD" w14:textId="77777777" w:rsidTr="00696743">
        <w:tc>
          <w:tcPr>
            <w:tcW w:w="9639" w:type="dxa"/>
          </w:tcPr>
          <w:p w14:paraId="259923FC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Konwalidacja nieważnie zawartego małżeństwa.</w:t>
            </w:r>
          </w:p>
        </w:tc>
      </w:tr>
      <w:tr w:rsidR="000A1503" w:rsidRPr="009C54AE" w14:paraId="417E54A3" w14:textId="77777777" w:rsidTr="00696743">
        <w:tc>
          <w:tcPr>
            <w:tcW w:w="9639" w:type="dxa"/>
          </w:tcPr>
          <w:p w14:paraId="0F449F70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Separacja faktyczna i sądowa.</w:t>
            </w:r>
          </w:p>
          <w:p w14:paraId="1BF7271B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Charakterystyka ustrojów majątkowych małżeńskich.</w:t>
            </w:r>
          </w:p>
        </w:tc>
      </w:tr>
      <w:tr w:rsidR="000A1503" w:rsidRPr="009C54AE" w14:paraId="671ADFBA" w14:textId="77777777" w:rsidTr="00696743">
        <w:tc>
          <w:tcPr>
            <w:tcW w:w="9639" w:type="dxa"/>
          </w:tcPr>
          <w:p w14:paraId="19C1676F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 xml:space="preserve">Charakterystyka macierzyństwa i ojcostwa. </w:t>
            </w:r>
          </w:p>
        </w:tc>
      </w:tr>
      <w:tr w:rsidR="000A1503" w:rsidRPr="009C54AE" w14:paraId="3840C8A9" w14:textId="77777777" w:rsidTr="00696743">
        <w:tc>
          <w:tcPr>
            <w:tcW w:w="9639" w:type="dxa"/>
          </w:tcPr>
          <w:p w14:paraId="7D3E9BC0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 xml:space="preserve">Sposób ustalenia pochodzenia dziecka </w:t>
            </w:r>
          </w:p>
        </w:tc>
      </w:tr>
      <w:tr w:rsidR="000A1503" w:rsidRPr="009C54AE" w14:paraId="3C7349AD" w14:textId="77777777" w:rsidTr="00696743">
        <w:tc>
          <w:tcPr>
            <w:tcW w:w="9639" w:type="dxa"/>
          </w:tcPr>
          <w:p w14:paraId="1D7CE1AE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 xml:space="preserve">Procedura adopcji dziecka. </w:t>
            </w:r>
          </w:p>
        </w:tc>
      </w:tr>
      <w:tr w:rsidR="000A1503" w:rsidRPr="009C54AE" w14:paraId="4C04ED3E" w14:textId="77777777" w:rsidTr="00696743">
        <w:tc>
          <w:tcPr>
            <w:tcW w:w="9639" w:type="dxa"/>
          </w:tcPr>
          <w:p w14:paraId="321E01EF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Omówienie przysposobienia pełnego, całkowitego i niepełnego,</w:t>
            </w:r>
          </w:p>
        </w:tc>
      </w:tr>
      <w:tr w:rsidR="000A1503" w:rsidRPr="009C54AE" w14:paraId="752C510D" w14:textId="77777777" w:rsidTr="00696743">
        <w:tc>
          <w:tcPr>
            <w:tcW w:w="9639" w:type="dxa"/>
          </w:tcPr>
          <w:p w14:paraId="004EA9FB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Obowiązek alimentacyjny w prawie rodzinnym i opiekuńczym,</w:t>
            </w:r>
          </w:p>
        </w:tc>
      </w:tr>
      <w:tr w:rsidR="000A1503" w:rsidRPr="009C54AE" w14:paraId="08B064B5" w14:textId="77777777" w:rsidTr="00696743">
        <w:tc>
          <w:tcPr>
            <w:tcW w:w="9639" w:type="dxa"/>
          </w:tcPr>
          <w:p w14:paraId="6218BDE7" w14:textId="77777777" w:rsidR="000A1503" w:rsidRPr="004071AE" w:rsidRDefault="000A1503" w:rsidP="004071AE">
            <w:pPr>
              <w:spacing w:after="0" w:line="240" w:lineRule="auto"/>
              <w:ind w:left="360"/>
              <w:jc w:val="both"/>
              <w:rPr>
                <w:rFonts w:ascii="Corbel" w:hAnsi="Corbel"/>
                <w:sz w:val="24"/>
              </w:rPr>
            </w:pPr>
            <w:r w:rsidRPr="004071AE">
              <w:rPr>
                <w:rFonts w:ascii="Corbel" w:hAnsi="Corbel"/>
                <w:sz w:val="24"/>
              </w:rPr>
              <w:t>Charakterystyka opieki i kurateli na gruncie przepisów kodeksu rodzinnego i opiekuńczego</w:t>
            </w:r>
          </w:p>
        </w:tc>
      </w:tr>
    </w:tbl>
    <w:p w14:paraId="5997CC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FE9F23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DAB3E0" w14:textId="77777777" w:rsidR="00BE388F" w:rsidRPr="004071AE" w:rsidRDefault="00BE388F" w:rsidP="00BE388F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4071AE">
        <w:rPr>
          <w:rFonts w:ascii="Corbel" w:hAnsi="Corbel"/>
          <w:b w:val="0"/>
          <w:i/>
          <w:smallCaps w:val="0"/>
          <w:szCs w:val="24"/>
        </w:rPr>
        <w:t>Ćwiczenia: analiza tekstów z dyskusją, praca w grupach, prezentacje</w:t>
      </w:r>
    </w:p>
    <w:p w14:paraId="1F72F64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B9E2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7"/>
        <w:gridCol w:w="5026"/>
        <w:gridCol w:w="2117"/>
      </w:tblGrid>
      <w:tr w:rsidR="00310D6C" w:rsidRPr="009C54AE" w14:paraId="0F5FA409" w14:textId="77777777" w:rsidTr="00696743">
        <w:tc>
          <w:tcPr>
            <w:tcW w:w="2410" w:type="dxa"/>
            <w:vAlign w:val="center"/>
          </w:tcPr>
          <w:p w14:paraId="59C1A4F7" w14:textId="54EC9908" w:rsidR="00310D6C" w:rsidRPr="009C54AE" w:rsidRDefault="00310D6C" w:rsidP="006967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  <w:r w:rsidR="005A5E46">
              <w:rPr>
                <w:rFonts w:ascii="Corbel" w:hAnsi="Corbel"/>
                <w:b w:val="0"/>
                <w:smallCaps w:val="0"/>
                <w:szCs w:val="24"/>
              </w:rPr>
              <w:t xml:space="preserve"> uczenia się </w:t>
            </w:r>
          </w:p>
        </w:tc>
        <w:tc>
          <w:tcPr>
            <w:tcW w:w="5103" w:type="dxa"/>
            <w:vAlign w:val="center"/>
          </w:tcPr>
          <w:p w14:paraId="14735787" w14:textId="74770933" w:rsidR="00310D6C" w:rsidRPr="009C54AE" w:rsidRDefault="00310D6C" w:rsidP="006967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</w:t>
            </w:r>
            <w:r w:rsidR="005A5E4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uczenia się </w:t>
            </w:r>
            <w:bookmarkStart w:id="0" w:name="_GoBack"/>
            <w:bookmarkEnd w:id="0"/>
          </w:p>
          <w:p w14:paraId="12080E0F" w14:textId="77777777" w:rsidR="00310D6C" w:rsidRPr="009C54AE" w:rsidRDefault="00310D6C" w:rsidP="006967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DA5CD06" w14:textId="77777777" w:rsidR="00310D6C" w:rsidRPr="009C54AE" w:rsidRDefault="00310D6C" w:rsidP="006967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310D6C" w:rsidRPr="009C54AE" w:rsidRDefault="00310D6C" w:rsidP="0069674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310D6C" w:rsidRPr="009C54AE" w14:paraId="5D0946E7" w14:textId="77777777" w:rsidTr="00696743">
        <w:tc>
          <w:tcPr>
            <w:tcW w:w="2410" w:type="dxa"/>
          </w:tcPr>
          <w:p w14:paraId="1EB017B1" w14:textId="77777777" w:rsidR="00310D6C" w:rsidRPr="009C54AE" w:rsidRDefault="00310D6C" w:rsidP="006967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3" w:type="dxa"/>
          </w:tcPr>
          <w:p w14:paraId="4F549125" w14:textId="77777777" w:rsidR="00310D6C" w:rsidRPr="005E6E85" w:rsidRDefault="004071AE" w:rsidP="00696743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Kolokwium</w:t>
            </w:r>
            <w:r w:rsidR="00310D6C">
              <w:rPr>
                <w:b w:val="0"/>
                <w:sz w:val="22"/>
              </w:rPr>
              <w:t>, Projekt</w:t>
            </w:r>
          </w:p>
        </w:tc>
        <w:tc>
          <w:tcPr>
            <w:tcW w:w="2126" w:type="dxa"/>
          </w:tcPr>
          <w:p w14:paraId="519FBBAE" w14:textId="77777777" w:rsidR="00310D6C" w:rsidRPr="005E6E85" w:rsidRDefault="00310D6C" w:rsidP="00696743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ĆW</w:t>
            </w:r>
          </w:p>
        </w:tc>
      </w:tr>
      <w:tr w:rsidR="00310D6C" w:rsidRPr="009C54AE" w14:paraId="20936100" w14:textId="77777777" w:rsidTr="00696743">
        <w:tc>
          <w:tcPr>
            <w:tcW w:w="2410" w:type="dxa"/>
          </w:tcPr>
          <w:p w14:paraId="0A53D0B1" w14:textId="77777777" w:rsidR="00310D6C" w:rsidRPr="009C54AE" w:rsidRDefault="00310D6C" w:rsidP="00696743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103" w:type="dxa"/>
          </w:tcPr>
          <w:p w14:paraId="2AAFC497" w14:textId="77777777" w:rsidR="00310D6C" w:rsidRDefault="004071AE" w:rsidP="00696743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Kolokwium, Projekt</w:t>
            </w:r>
          </w:p>
        </w:tc>
        <w:tc>
          <w:tcPr>
            <w:tcW w:w="2126" w:type="dxa"/>
          </w:tcPr>
          <w:p w14:paraId="58F08A7E" w14:textId="77777777" w:rsidR="00310D6C" w:rsidRPr="005E6E85" w:rsidRDefault="00310D6C" w:rsidP="00696743">
            <w:pPr>
              <w:pStyle w:val="Punktygwne"/>
              <w:spacing w:before="0" w:after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>ĆW</w:t>
            </w:r>
          </w:p>
        </w:tc>
      </w:tr>
    </w:tbl>
    <w:p w14:paraId="23DE5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2E56223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7547A01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6709AF2" w14:textId="77777777" w:rsidTr="00923D7D">
        <w:tc>
          <w:tcPr>
            <w:tcW w:w="9670" w:type="dxa"/>
          </w:tcPr>
          <w:p w14:paraId="7FA6A7CA" w14:textId="77777777" w:rsidR="00BE388F" w:rsidRPr="00BB0777" w:rsidRDefault="00BE388F" w:rsidP="00BE388F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B0777">
              <w:rPr>
                <w:rFonts w:ascii="Corbel" w:hAnsi="Corbel"/>
                <w:b w:val="0"/>
                <w:smallCaps w:val="0"/>
                <w:szCs w:val="24"/>
              </w:rPr>
              <w:t>Zaliczenie z oceną na które składa</w:t>
            </w:r>
            <w:r w:rsidR="004071AE">
              <w:rPr>
                <w:rFonts w:ascii="Corbel" w:hAnsi="Corbel"/>
                <w:b w:val="0"/>
                <w:smallCaps w:val="0"/>
                <w:szCs w:val="24"/>
              </w:rPr>
              <w:t xml:space="preserve"> się</w:t>
            </w:r>
            <w:r w:rsidRPr="00BB0777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</w:p>
          <w:p w14:paraId="58FC465E" w14:textId="77777777" w:rsidR="00BE388F" w:rsidRPr="00BB0777" w:rsidRDefault="00BE388F" w:rsidP="00BE388F">
            <w:pPr>
              <w:pStyle w:val="Punktygwne"/>
              <w:spacing w:before="0" w:after="0" w:line="360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B0777">
              <w:rPr>
                <w:rFonts w:ascii="Corbel" w:hAnsi="Corbel"/>
                <w:b w:val="0"/>
                <w:smallCaps w:val="0"/>
                <w:szCs w:val="24"/>
              </w:rPr>
              <w:t xml:space="preserve"> kolokwium pisemne </w:t>
            </w:r>
            <w:r w:rsidRPr="00BB0777">
              <w:rPr>
                <w:rFonts w:ascii="Corbel" w:hAnsi="Corbel"/>
                <w:smallCaps w:val="0"/>
                <w:szCs w:val="24"/>
              </w:rPr>
              <w:t>– 50% oceny końcowej</w:t>
            </w:r>
          </w:p>
          <w:p w14:paraId="56532D16" w14:textId="77777777" w:rsidR="00BE388F" w:rsidRPr="00BB0777" w:rsidRDefault="00BE388F" w:rsidP="00BE38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0777">
              <w:rPr>
                <w:rFonts w:ascii="Corbel" w:hAnsi="Corbel"/>
                <w:sz w:val="24"/>
                <w:szCs w:val="24"/>
              </w:rPr>
              <w:t xml:space="preserve">0-4 pkt </w:t>
            </w:r>
            <w:proofErr w:type="spellStart"/>
            <w:r w:rsidRPr="00BB0777">
              <w:rPr>
                <w:rFonts w:ascii="Corbel" w:hAnsi="Corbel"/>
                <w:sz w:val="24"/>
                <w:szCs w:val="24"/>
              </w:rPr>
              <w:t>ndst</w:t>
            </w:r>
            <w:proofErr w:type="spellEnd"/>
          </w:p>
          <w:p w14:paraId="2F04FBCB" w14:textId="77777777" w:rsidR="00BE388F" w:rsidRPr="00BB0777" w:rsidRDefault="00BE388F" w:rsidP="00BE38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0777">
              <w:rPr>
                <w:rFonts w:ascii="Corbel" w:hAnsi="Corbel"/>
                <w:sz w:val="24"/>
                <w:szCs w:val="24"/>
              </w:rPr>
              <w:t xml:space="preserve">4,5-5,5 pkt - </w:t>
            </w:r>
            <w:proofErr w:type="spellStart"/>
            <w:r w:rsidRPr="00BB0777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</w:p>
          <w:p w14:paraId="17A477B1" w14:textId="77777777" w:rsidR="00BE388F" w:rsidRPr="00BB0777" w:rsidRDefault="00BE388F" w:rsidP="00BE38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0777">
              <w:rPr>
                <w:rFonts w:ascii="Corbel" w:hAnsi="Corbel"/>
                <w:sz w:val="24"/>
                <w:szCs w:val="24"/>
              </w:rPr>
              <w:t>6-7 pkt +</w:t>
            </w:r>
            <w:proofErr w:type="spellStart"/>
            <w:r w:rsidRPr="00BB0777">
              <w:rPr>
                <w:rFonts w:ascii="Corbel" w:hAnsi="Corbel"/>
                <w:sz w:val="24"/>
                <w:szCs w:val="24"/>
              </w:rPr>
              <w:t>dst</w:t>
            </w:r>
            <w:proofErr w:type="spellEnd"/>
          </w:p>
          <w:p w14:paraId="5665556B" w14:textId="77777777" w:rsidR="00BE388F" w:rsidRPr="00BB0777" w:rsidRDefault="00BE388F" w:rsidP="00BE38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0777">
              <w:rPr>
                <w:rFonts w:ascii="Corbel" w:hAnsi="Corbel"/>
                <w:sz w:val="24"/>
                <w:szCs w:val="24"/>
              </w:rPr>
              <w:t xml:space="preserve">7.5-8.5 pkt  </w:t>
            </w:r>
            <w:proofErr w:type="spellStart"/>
            <w:r w:rsidRPr="00BB0777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</w:p>
          <w:p w14:paraId="586B6DE4" w14:textId="77777777" w:rsidR="00BE388F" w:rsidRPr="00BB0777" w:rsidRDefault="00BE388F" w:rsidP="00BE388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B0777">
              <w:rPr>
                <w:rFonts w:ascii="Corbel" w:hAnsi="Corbel"/>
                <w:sz w:val="24"/>
                <w:szCs w:val="24"/>
              </w:rPr>
              <w:t>9-10 pkt +</w:t>
            </w:r>
            <w:proofErr w:type="spellStart"/>
            <w:r w:rsidRPr="00BB0777">
              <w:rPr>
                <w:rFonts w:ascii="Corbel" w:hAnsi="Corbel"/>
                <w:sz w:val="24"/>
                <w:szCs w:val="24"/>
              </w:rPr>
              <w:t>db</w:t>
            </w:r>
            <w:proofErr w:type="spellEnd"/>
          </w:p>
          <w:p w14:paraId="13AEC707" w14:textId="77777777" w:rsidR="00BE388F" w:rsidRPr="00BB0777" w:rsidRDefault="00BE388F" w:rsidP="00BE388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B0777">
              <w:rPr>
                <w:rFonts w:ascii="Corbel" w:hAnsi="Corbel"/>
                <w:szCs w:val="24"/>
              </w:rPr>
              <w:t xml:space="preserve">10,5-12 pkt- </w:t>
            </w:r>
            <w:proofErr w:type="spellStart"/>
            <w:r w:rsidRPr="00BB0777">
              <w:rPr>
                <w:rFonts w:ascii="Corbel" w:hAnsi="Corbel"/>
                <w:szCs w:val="24"/>
              </w:rPr>
              <w:t>bdb</w:t>
            </w:r>
            <w:proofErr w:type="spellEnd"/>
          </w:p>
          <w:p w14:paraId="7F3CB1B5" w14:textId="77777777" w:rsidR="00BE388F" w:rsidRPr="009C54AE" w:rsidRDefault="00BE388F" w:rsidP="00BE38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B0777">
              <w:rPr>
                <w:rFonts w:ascii="Corbel" w:hAnsi="Corbel"/>
                <w:smallCaps w:val="0"/>
                <w:szCs w:val="24"/>
              </w:rPr>
              <w:t>Ocena za projekt- 50% oceny końcowej</w:t>
            </w:r>
          </w:p>
          <w:p w14:paraId="5043CB0F" w14:textId="77777777" w:rsidR="0085747A" w:rsidRPr="009C54AE" w:rsidRDefault="0085747A" w:rsidP="00BE388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745931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D270B1" w:rsidRPr="009C54AE" w14:paraId="63D9DE79" w14:textId="77777777" w:rsidTr="03A2BBCD">
        <w:tc>
          <w:tcPr>
            <w:tcW w:w="4962" w:type="dxa"/>
            <w:vAlign w:val="center"/>
          </w:tcPr>
          <w:p w14:paraId="4C452BB7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BAACCBA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270B1" w:rsidRPr="009C54AE" w14:paraId="3E3989A2" w14:textId="77777777" w:rsidTr="03A2BBCD">
        <w:tc>
          <w:tcPr>
            <w:tcW w:w="4962" w:type="dxa"/>
          </w:tcPr>
          <w:p w14:paraId="1943409D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77C821B" w14:textId="3B7E5383" w:rsidR="00D270B1" w:rsidRPr="009C54AE" w:rsidRDefault="00501E75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A2BBCD">
              <w:rPr>
                <w:rFonts w:ascii="Corbel" w:hAnsi="Corbel"/>
                <w:sz w:val="24"/>
                <w:szCs w:val="24"/>
              </w:rPr>
              <w:t>2</w:t>
            </w:r>
            <w:r w:rsidR="00D270B1" w:rsidRPr="03A2BBC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D270B1" w:rsidRPr="009C54AE" w14:paraId="24A7B241" w14:textId="77777777" w:rsidTr="03A2BBCD">
        <w:tc>
          <w:tcPr>
            <w:tcW w:w="4962" w:type="dxa"/>
          </w:tcPr>
          <w:p w14:paraId="2750A6CD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A2F4A46" w14:textId="7A974037" w:rsidR="00D270B1" w:rsidRPr="009C54AE" w:rsidRDefault="00F56EC6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A2BBCD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270B1" w:rsidRPr="009C54AE" w14:paraId="55D12DD7" w14:textId="77777777" w:rsidTr="03A2BBCD">
        <w:tc>
          <w:tcPr>
            <w:tcW w:w="4962" w:type="dxa"/>
          </w:tcPr>
          <w:p w14:paraId="7660431A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70595C10" w14:textId="5E013BF6" w:rsidR="00D270B1" w:rsidRPr="009C54AE" w:rsidRDefault="00501E75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A2BBCD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D270B1" w:rsidRPr="009C54AE" w14:paraId="2C28F463" w14:textId="77777777" w:rsidTr="03A2BBCD">
        <w:tc>
          <w:tcPr>
            <w:tcW w:w="4962" w:type="dxa"/>
          </w:tcPr>
          <w:p w14:paraId="3D4B2727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2F7B0DE" w14:textId="3C9560BD" w:rsidR="00D270B1" w:rsidRPr="009C54AE" w:rsidRDefault="00F56EC6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A2BBC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D270B1" w:rsidRPr="009C54AE" w14:paraId="0AD00C0E" w14:textId="77777777" w:rsidTr="03A2BBCD">
        <w:tc>
          <w:tcPr>
            <w:tcW w:w="4962" w:type="dxa"/>
          </w:tcPr>
          <w:p w14:paraId="5FD1C35E" w14:textId="77777777" w:rsidR="00D270B1" w:rsidRPr="009C54AE" w:rsidRDefault="00D270B1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8F999B5" w14:textId="77777777" w:rsidR="00D270B1" w:rsidRPr="009C54AE" w:rsidRDefault="00F56EC6" w:rsidP="006967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537F28F" w14:textId="77777777" w:rsidR="00D270B1" w:rsidRPr="00D270B1" w:rsidRDefault="00D270B1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6DFB9E20" w14:textId="77777777" w:rsidR="00D270B1" w:rsidRDefault="00D270B1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</w:p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0DF9E5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4E871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0E8E8FC4" w14:textId="77777777" w:rsidTr="0071620A">
        <w:trPr>
          <w:trHeight w:val="397"/>
        </w:trPr>
        <w:tc>
          <w:tcPr>
            <w:tcW w:w="3544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AA2FE90" w14:textId="77777777" w:rsidR="0085747A" w:rsidRPr="004071AE" w:rsidRDefault="004071AE" w:rsidP="009C54AE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 w:rsidRPr="004071AE"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85747A" w:rsidRPr="009C54AE" w14:paraId="605F859D" w14:textId="77777777" w:rsidTr="0071620A">
        <w:trPr>
          <w:trHeight w:val="397"/>
        </w:trPr>
        <w:tc>
          <w:tcPr>
            <w:tcW w:w="3544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7524492" w14:textId="77777777" w:rsidR="0085747A" w:rsidRPr="004071AE" w:rsidRDefault="004071AE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071AE"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144A5D23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38610EB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270B1" w:rsidRPr="004071AE" w14:paraId="0EA36E96" w14:textId="77777777" w:rsidTr="00696743">
        <w:trPr>
          <w:trHeight w:val="397"/>
        </w:trPr>
        <w:tc>
          <w:tcPr>
            <w:tcW w:w="7513" w:type="dxa"/>
          </w:tcPr>
          <w:p w14:paraId="729C9695" w14:textId="77777777" w:rsidR="00D270B1" w:rsidRPr="004071AE" w:rsidRDefault="00D270B1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71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3EE941" w14:textId="77777777" w:rsidR="00D270B1" w:rsidRPr="004071AE" w:rsidRDefault="00D270B1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71AE">
              <w:rPr>
                <w:rFonts w:ascii="Corbel" w:hAnsi="Corbel"/>
                <w:b w:val="0"/>
                <w:smallCaps w:val="0"/>
                <w:szCs w:val="24"/>
              </w:rPr>
              <w:t>Ignatowicz</w:t>
            </w:r>
            <w:r w:rsidR="004071AE"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J.</w:t>
            </w:r>
            <w:r w:rsidRPr="004071AE">
              <w:rPr>
                <w:rFonts w:ascii="Corbel" w:hAnsi="Corbel"/>
                <w:b w:val="0"/>
                <w:smallCaps w:val="0"/>
                <w:szCs w:val="24"/>
              </w:rPr>
              <w:t>, Nazar</w:t>
            </w:r>
            <w:r w:rsidR="004071AE"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M. (2010).</w:t>
            </w:r>
            <w:r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4071AE">
              <w:rPr>
                <w:rFonts w:ascii="Corbel" w:hAnsi="Corbel"/>
                <w:b w:val="0"/>
                <w:i/>
                <w:smallCaps w:val="0"/>
                <w:szCs w:val="24"/>
              </w:rPr>
              <w:t>Prawo rodzinne</w:t>
            </w:r>
            <w:r w:rsidR="004071AE" w:rsidRPr="004071A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4071AE" w:rsidRPr="004071AE">
              <w:rPr>
                <w:rFonts w:ascii="Corbel" w:hAnsi="Corbel"/>
                <w:b w:val="0"/>
                <w:smallCaps w:val="0"/>
                <w:szCs w:val="24"/>
              </w:rPr>
              <w:t>: Wolters Kluwer.</w:t>
            </w:r>
          </w:p>
          <w:p w14:paraId="2951B29E" w14:textId="77777777" w:rsidR="00D270B1" w:rsidRPr="004071AE" w:rsidRDefault="00D270B1" w:rsidP="0069674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71AE">
              <w:rPr>
                <w:rFonts w:ascii="Corbel" w:hAnsi="Corbel"/>
                <w:b w:val="0"/>
                <w:smallCaps w:val="0"/>
                <w:szCs w:val="24"/>
              </w:rPr>
              <w:t>Kodeks rodzinny i opiekuńczy z dnia 25.02.1964 (Dz.U.2012.788 j.t.),</w:t>
            </w:r>
          </w:p>
        </w:tc>
      </w:tr>
      <w:tr w:rsidR="00D270B1" w:rsidRPr="004071AE" w14:paraId="66EC2FC3" w14:textId="77777777" w:rsidTr="00696743">
        <w:trPr>
          <w:trHeight w:val="397"/>
        </w:trPr>
        <w:tc>
          <w:tcPr>
            <w:tcW w:w="7513" w:type="dxa"/>
          </w:tcPr>
          <w:p w14:paraId="1616B1D9" w14:textId="77777777" w:rsidR="00D270B1" w:rsidRPr="004071AE" w:rsidRDefault="00D270B1" w:rsidP="004071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EECAC5" w14:textId="77777777" w:rsidR="00D270B1" w:rsidRPr="004071AE" w:rsidRDefault="00866286" w:rsidP="00696743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Dąbrowska U., Stępniak A.,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Ignaczewski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J., Rucińska-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Sech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E.</w:t>
            </w:r>
            <w:r w:rsidR="004071AE">
              <w:rPr>
                <w:rFonts w:ascii="Corbel" w:hAnsi="Corbel"/>
                <w:b w:val="0"/>
                <w:smallCaps w:val="0"/>
                <w:szCs w:val="24"/>
              </w:rPr>
              <w:t xml:space="preserve"> (20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4071AE">
              <w:rPr>
                <w:rFonts w:ascii="Corbel" w:hAnsi="Corbel"/>
                <w:b w:val="0"/>
                <w:smallCaps w:val="0"/>
                <w:szCs w:val="24"/>
              </w:rPr>
              <w:t xml:space="preserve">1). </w:t>
            </w:r>
            <w:r w:rsidR="00D270B1" w:rsidRPr="00866286">
              <w:rPr>
                <w:rFonts w:ascii="Corbel" w:hAnsi="Corbel"/>
                <w:b w:val="0"/>
                <w:i/>
                <w:smallCaps w:val="0"/>
                <w:szCs w:val="24"/>
              </w:rPr>
              <w:t>Rozwód i separacja</w:t>
            </w:r>
            <w:r w:rsidRPr="00866286">
              <w:rPr>
                <w:rFonts w:ascii="Corbel" w:hAnsi="Corbel"/>
                <w:b w:val="0"/>
                <w:i/>
                <w:smallCaps w:val="0"/>
                <w:szCs w:val="24"/>
              </w:rPr>
              <w:t>: komentarz</w:t>
            </w:r>
            <w:r w:rsidR="004071AE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D270B1"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 w:rsidR="004071AE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C.H. Beck.</w:t>
            </w:r>
          </w:p>
          <w:p w14:paraId="0A715A2B" w14:textId="77777777" w:rsidR="00816CF8" w:rsidRDefault="00D270B1" w:rsidP="00816CF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4071AE">
              <w:rPr>
                <w:rFonts w:ascii="Corbel" w:hAnsi="Corbel"/>
                <w:b w:val="0"/>
                <w:smallCaps w:val="0"/>
                <w:szCs w:val="24"/>
              </w:rPr>
              <w:t>Ignaczewski</w:t>
            </w:r>
            <w:proofErr w:type="spellEnd"/>
            <w:r w:rsidR="00866286">
              <w:rPr>
                <w:rFonts w:ascii="Corbel" w:hAnsi="Corbel"/>
                <w:b w:val="0"/>
                <w:smallCaps w:val="0"/>
                <w:szCs w:val="24"/>
              </w:rPr>
              <w:t xml:space="preserve"> J. Karcz M., Maciejko W., Romańska M. (2016). </w:t>
            </w:r>
            <w:r w:rsidRPr="00866286">
              <w:rPr>
                <w:rFonts w:ascii="Corbel" w:hAnsi="Corbel"/>
                <w:b w:val="0"/>
                <w:i/>
                <w:smallCaps w:val="0"/>
                <w:szCs w:val="24"/>
              </w:rPr>
              <w:t>Alimenty</w:t>
            </w:r>
            <w:r w:rsidR="00866286">
              <w:rPr>
                <w:rFonts w:ascii="Corbel" w:hAnsi="Corbel"/>
                <w:b w:val="0"/>
                <w:smallCaps w:val="0"/>
                <w:szCs w:val="24"/>
              </w:rPr>
              <w:t>: komentarz. Warszawa: C.H. Beck.</w:t>
            </w:r>
          </w:p>
          <w:p w14:paraId="38276EEF" w14:textId="77777777" w:rsidR="00D270B1" w:rsidRPr="004071AE" w:rsidRDefault="00816CF8" w:rsidP="00816CF8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Bodnar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A., Gójska A., </w:t>
            </w:r>
            <w:proofErr w:type="spellStart"/>
            <w:r w:rsidR="00D270B1" w:rsidRPr="004071AE">
              <w:rPr>
                <w:rFonts w:ascii="Corbel" w:hAnsi="Corbel"/>
                <w:b w:val="0"/>
                <w:smallCaps w:val="0"/>
                <w:szCs w:val="24"/>
              </w:rPr>
              <w:t>Ignaczewski</w:t>
            </w:r>
            <w:proofErr w:type="spellEnd"/>
            <w:r w:rsidR="00D270B1"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J.,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Kuziak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L., Śledzińska-Simon, A.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Zegadło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 (2019).</w:t>
            </w:r>
            <w:r w:rsidR="00D270B1" w:rsidRPr="004071AE">
              <w:rPr>
                <w:rFonts w:ascii="Corbel" w:hAnsi="Corbel"/>
                <w:b w:val="0"/>
                <w:smallCaps w:val="0"/>
                <w:szCs w:val="24"/>
              </w:rPr>
              <w:t>Władza rodzicielska i kontakty z dzieckiem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komentarz.</w:t>
            </w:r>
            <w:r w:rsidR="00D270B1" w:rsidRPr="004071AE">
              <w:rPr>
                <w:rFonts w:ascii="Corbel" w:hAnsi="Corbel"/>
                <w:b w:val="0"/>
                <w:smallCaps w:val="0"/>
                <w:szCs w:val="24"/>
              </w:rPr>
              <w:t xml:space="preserve"> Warszawa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 C.H. Beck.</w:t>
            </w:r>
          </w:p>
        </w:tc>
      </w:tr>
    </w:tbl>
    <w:p w14:paraId="637805D2" w14:textId="77777777" w:rsidR="0085747A" w:rsidRPr="004071AE" w:rsidRDefault="0085747A" w:rsidP="00F56EC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C49B22" w14:textId="77777777" w:rsidR="00E776E3" w:rsidRDefault="00E776E3" w:rsidP="00C16ABF">
      <w:pPr>
        <w:spacing w:after="0" w:line="240" w:lineRule="auto"/>
      </w:pPr>
      <w:r>
        <w:separator/>
      </w:r>
    </w:p>
  </w:endnote>
  <w:endnote w:type="continuationSeparator" w:id="0">
    <w:p w14:paraId="6A12E056" w14:textId="77777777" w:rsidR="00E776E3" w:rsidRDefault="00E776E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3275E" w14:textId="77777777" w:rsidR="00E776E3" w:rsidRDefault="00E776E3" w:rsidP="00C16ABF">
      <w:pPr>
        <w:spacing w:after="0" w:line="240" w:lineRule="auto"/>
      </w:pPr>
      <w:r>
        <w:separator/>
      </w:r>
    </w:p>
  </w:footnote>
  <w:footnote w:type="continuationSeparator" w:id="0">
    <w:p w14:paraId="3BCFB769" w14:textId="77777777" w:rsidR="00E776E3" w:rsidRDefault="00E776E3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8FD3D8D"/>
    <w:multiLevelType w:val="hybridMultilevel"/>
    <w:tmpl w:val="21ECB68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0171ED"/>
    <w:multiLevelType w:val="hybridMultilevel"/>
    <w:tmpl w:val="C2327214"/>
    <w:lvl w:ilvl="0" w:tplc="57A6CEE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E258F8"/>
    <w:multiLevelType w:val="hybridMultilevel"/>
    <w:tmpl w:val="6158E2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6A22F7"/>
    <w:multiLevelType w:val="hybridMultilevel"/>
    <w:tmpl w:val="1A9064A6"/>
    <w:lvl w:ilvl="0" w:tplc="6752218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2MTY3NzQ2NDMwMzNR0lEKTi0uzszPAykwqgUAqiI+sSwAAAA="/>
  </w:docVars>
  <w:rsids>
    <w:rsidRoot w:val="00BD66E9"/>
    <w:rsid w:val="000048FD"/>
    <w:rsid w:val="000077B4"/>
    <w:rsid w:val="00015B8F"/>
    <w:rsid w:val="00022ECE"/>
    <w:rsid w:val="00027A3C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1503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1E05"/>
    <w:rsid w:val="001A70D2"/>
    <w:rsid w:val="001D657B"/>
    <w:rsid w:val="001D7B54"/>
    <w:rsid w:val="001E0209"/>
    <w:rsid w:val="001F1644"/>
    <w:rsid w:val="001F2CA2"/>
    <w:rsid w:val="002144C0"/>
    <w:rsid w:val="00222CD8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0D6C"/>
    <w:rsid w:val="003151C5"/>
    <w:rsid w:val="00331EFF"/>
    <w:rsid w:val="003343CF"/>
    <w:rsid w:val="00337409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71AE"/>
    <w:rsid w:val="00414E3C"/>
    <w:rsid w:val="0042244A"/>
    <w:rsid w:val="0042745A"/>
    <w:rsid w:val="00430F21"/>
    <w:rsid w:val="00431D5C"/>
    <w:rsid w:val="004362C6"/>
    <w:rsid w:val="00437FA2"/>
    <w:rsid w:val="00445970"/>
    <w:rsid w:val="00461EFC"/>
    <w:rsid w:val="004652C2"/>
    <w:rsid w:val="00466A9B"/>
    <w:rsid w:val="004706D1"/>
    <w:rsid w:val="00471326"/>
    <w:rsid w:val="0047598D"/>
    <w:rsid w:val="004840FD"/>
    <w:rsid w:val="00490F7D"/>
    <w:rsid w:val="00491678"/>
    <w:rsid w:val="00491BF9"/>
    <w:rsid w:val="004968E2"/>
    <w:rsid w:val="004A3EEA"/>
    <w:rsid w:val="004A4D1F"/>
    <w:rsid w:val="004D5282"/>
    <w:rsid w:val="004F1551"/>
    <w:rsid w:val="004F55A3"/>
    <w:rsid w:val="00501E75"/>
    <w:rsid w:val="0050496F"/>
    <w:rsid w:val="00513B6F"/>
    <w:rsid w:val="00517C63"/>
    <w:rsid w:val="005363C4"/>
    <w:rsid w:val="00536BDE"/>
    <w:rsid w:val="00537973"/>
    <w:rsid w:val="00543ACC"/>
    <w:rsid w:val="0056696D"/>
    <w:rsid w:val="0059484D"/>
    <w:rsid w:val="005A0855"/>
    <w:rsid w:val="005A133C"/>
    <w:rsid w:val="005A3196"/>
    <w:rsid w:val="005A5E46"/>
    <w:rsid w:val="005C080F"/>
    <w:rsid w:val="005C55E5"/>
    <w:rsid w:val="005C696A"/>
    <w:rsid w:val="005E6E85"/>
    <w:rsid w:val="005F31D2"/>
    <w:rsid w:val="005F44E7"/>
    <w:rsid w:val="0061029B"/>
    <w:rsid w:val="0061138F"/>
    <w:rsid w:val="00617230"/>
    <w:rsid w:val="00621CE1"/>
    <w:rsid w:val="00627FC9"/>
    <w:rsid w:val="00647FA8"/>
    <w:rsid w:val="00650C5F"/>
    <w:rsid w:val="00654934"/>
    <w:rsid w:val="00657C8C"/>
    <w:rsid w:val="006620D9"/>
    <w:rsid w:val="00671958"/>
    <w:rsid w:val="00675843"/>
    <w:rsid w:val="00696477"/>
    <w:rsid w:val="00696743"/>
    <w:rsid w:val="006D050F"/>
    <w:rsid w:val="006D6139"/>
    <w:rsid w:val="006E5160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58B8"/>
    <w:rsid w:val="00816CF8"/>
    <w:rsid w:val="0081707E"/>
    <w:rsid w:val="008216BC"/>
    <w:rsid w:val="008449B3"/>
    <w:rsid w:val="008552A2"/>
    <w:rsid w:val="0085747A"/>
    <w:rsid w:val="00866286"/>
    <w:rsid w:val="00875308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156A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1863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E388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270B1"/>
    <w:rsid w:val="00D352C9"/>
    <w:rsid w:val="00D425B2"/>
    <w:rsid w:val="00D428D6"/>
    <w:rsid w:val="00D552B2"/>
    <w:rsid w:val="00D608D1"/>
    <w:rsid w:val="00D74119"/>
    <w:rsid w:val="00D8075B"/>
    <w:rsid w:val="00D8678B"/>
    <w:rsid w:val="00D9575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48B4"/>
    <w:rsid w:val="00E51E44"/>
    <w:rsid w:val="00E63348"/>
    <w:rsid w:val="00E742AA"/>
    <w:rsid w:val="00E776E3"/>
    <w:rsid w:val="00E77E88"/>
    <w:rsid w:val="00E8107D"/>
    <w:rsid w:val="00E960BB"/>
    <w:rsid w:val="00EA2074"/>
    <w:rsid w:val="00EA4832"/>
    <w:rsid w:val="00EA4E9D"/>
    <w:rsid w:val="00EC4899"/>
    <w:rsid w:val="00EC6775"/>
    <w:rsid w:val="00ED03AB"/>
    <w:rsid w:val="00ED32D2"/>
    <w:rsid w:val="00EE32DE"/>
    <w:rsid w:val="00EE5457"/>
    <w:rsid w:val="00F030F6"/>
    <w:rsid w:val="00F070AB"/>
    <w:rsid w:val="00F17567"/>
    <w:rsid w:val="00F207DC"/>
    <w:rsid w:val="00F27A7B"/>
    <w:rsid w:val="00F526AF"/>
    <w:rsid w:val="00F56EC6"/>
    <w:rsid w:val="00F617C3"/>
    <w:rsid w:val="00F7066B"/>
    <w:rsid w:val="00F83B28"/>
    <w:rsid w:val="00F93C82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A2BBCD"/>
    <w:rsid w:val="3ACFB935"/>
    <w:rsid w:val="53971AE6"/>
    <w:rsid w:val="58356DB1"/>
    <w:rsid w:val="6506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BE61FE"/>
  <w15:chartTrackingRefBased/>
  <w15:docId w15:val="{06642EC9-E177-4336-BEC9-47FC4EEE5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val="x-none"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rsid w:val="00331E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31EF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semiHidden/>
    <w:rsid w:val="00331EF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EF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31EFF"/>
    <w:rPr>
      <w:rFonts w:ascii="Calibri" w:hAnsi="Calibri"/>
      <w:b/>
      <w:bCs/>
      <w:lang w:eastAsia="en-US"/>
    </w:rPr>
  </w:style>
  <w:style w:type="character" w:customStyle="1" w:styleId="wrtext">
    <w:name w:val="wrtext"/>
    <w:basedOn w:val="Domylnaczcionkaakapitu"/>
    <w:rsid w:val="00EC67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5D779364921343B0EFED67DAF85B8F" ma:contentTypeVersion="4" ma:contentTypeDescription="Utwórz nowy dokument." ma:contentTypeScope="" ma:versionID="d6711744aa52eda672b77920525f1f32">
  <xsd:schema xmlns:xsd="http://www.w3.org/2001/XMLSchema" xmlns:xs="http://www.w3.org/2001/XMLSchema" xmlns:p="http://schemas.microsoft.com/office/2006/metadata/properties" xmlns:ns2="84fddf70-5d78-43c7-81fd-0ccd45993537" targetNamespace="http://schemas.microsoft.com/office/2006/metadata/properties" ma:root="true" ma:fieldsID="7335bc70482ccacf0ab3d3482a1c722f" ns2:_="">
    <xsd:import namespace="84fddf70-5d78-43c7-81fd-0ccd45993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fddf70-5d78-43c7-81fd-0ccd459935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1638F-2EC6-46F5-828F-DA12C4FE38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832492E-9123-4C34-A7BB-4C84D94D9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fddf70-5d78-43c7-81fd-0ccd459935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A75FE7-C109-4585-A938-53D56109D65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8C2E8F-11BC-4D74-A7E4-2C2D11F03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29</TotalTime>
  <Pages>1</Pages>
  <Words>830</Words>
  <Characters>4984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Anna Pikus</cp:lastModifiedBy>
  <cp:revision>14</cp:revision>
  <cp:lastPrinted>2019-02-06T22:12:00Z</cp:lastPrinted>
  <dcterms:created xsi:type="dcterms:W3CDTF">2021-09-21T13:00:00Z</dcterms:created>
  <dcterms:modified xsi:type="dcterms:W3CDTF">2022-11-16T11:00:00Z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0x010100525D779364921343B0EFED67DAF85B8F</vt:lpwstr>
  </property>
</Properties>
</file>